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3804D5" w14:textId="77777777" w:rsidR="006E5312" w:rsidRDefault="006E5312" w:rsidP="006E53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BYNGLEY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01E104F" w14:textId="77777777" w:rsidR="006E5312" w:rsidRDefault="006E5312" w:rsidP="006E53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Lincoln. Mercer.</w:t>
      </w:r>
    </w:p>
    <w:p w14:paraId="3C6471A1" w14:textId="77777777" w:rsidR="006E5312" w:rsidRDefault="006E5312" w:rsidP="006E5312">
      <w:pPr>
        <w:rPr>
          <w:rFonts w:ascii="Times New Roman" w:hAnsi="Times New Roman" w:cs="Times New Roman"/>
        </w:rPr>
      </w:pPr>
    </w:p>
    <w:p w14:paraId="7467F98A" w14:textId="77777777" w:rsidR="006E5312" w:rsidRDefault="006E5312" w:rsidP="006E5312">
      <w:pPr>
        <w:rPr>
          <w:rFonts w:ascii="Times New Roman" w:hAnsi="Times New Roman" w:cs="Times New Roman"/>
        </w:rPr>
      </w:pPr>
    </w:p>
    <w:p w14:paraId="53DD0AFC" w14:textId="77777777" w:rsidR="006E5312" w:rsidRDefault="006E5312" w:rsidP="006E53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Edmund </w:t>
      </w:r>
      <w:proofErr w:type="spellStart"/>
      <w:r>
        <w:rPr>
          <w:rFonts w:ascii="Times New Roman" w:hAnsi="Times New Roman" w:cs="Times New Roman"/>
        </w:rPr>
        <w:t>Taylour</w:t>
      </w:r>
      <w:proofErr w:type="spellEnd"/>
      <w:r>
        <w:rPr>
          <w:rFonts w:ascii="Times New Roman" w:hAnsi="Times New Roman" w:cs="Times New Roman"/>
        </w:rPr>
        <w:t xml:space="preserve"> of Newark, Nottinghamshire(q.v.), brought a plaint of</w:t>
      </w:r>
    </w:p>
    <w:p w14:paraId="61FB3618" w14:textId="77777777" w:rsidR="006E5312" w:rsidRDefault="006E5312" w:rsidP="006E53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debt against him, William </w:t>
      </w:r>
      <w:proofErr w:type="spellStart"/>
      <w:r>
        <w:rPr>
          <w:rFonts w:ascii="Times New Roman" w:hAnsi="Times New Roman" w:cs="Times New Roman"/>
        </w:rPr>
        <w:t>Byngley</w:t>
      </w:r>
      <w:proofErr w:type="spellEnd"/>
      <w:r>
        <w:rPr>
          <w:rFonts w:ascii="Times New Roman" w:hAnsi="Times New Roman" w:cs="Times New Roman"/>
        </w:rPr>
        <w:t xml:space="preserve"> of Norton by Dronfield(q.v.) and</w:t>
      </w:r>
    </w:p>
    <w:p w14:paraId="7D571AAB" w14:textId="77777777" w:rsidR="006E5312" w:rsidRDefault="006E5312" w:rsidP="006E53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Mawer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Bradwey</w:t>
      </w:r>
      <w:proofErr w:type="spellEnd"/>
      <w:r>
        <w:rPr>
          <w:rFonts w:ascii="Times New Roman" w:hAnsi="Times New Roman" w:cs="Times New Roman"/>
        </w:rPr>
        <w:t xml:space="preserve"> in Norton, Derbyshire(q.v.).</w:t>
      </w:r>
    </w:p>
    <w:p w14:paraId="11A71E2A" w14:textId="77777777" w:rsidR="006E5312" w:rsidRDefault="006E5312" w:rsidP="006E53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533CF777" w14:textId="77777777" w:rsidR="006E5312" w:rsidRDefault="006E5312" w:rsidP="006E5312">
      <w:pPr>
        <w:rPr>
          <w:rFonts w:ascii="Times New Roman" w:hAnsi="Times New Roman" w:cs="Times New Roman"/>
        </w:rPr>
      </w:pPr>
    </w:p>
    <w:p w14:paraId="64EE71A3" w14:textId="77777777" w:rsidR="006E5312" w:rsidRDefault="006E5312" w:rsidP="006E5312">
      <w:pPr>
        <w:rPr>
          <w:rFonts w:ascii="Times New Roman" w:hAnsi="Times New Roman" w:cs="Times New Roman"/>
        </w:rPr>
      </w:pPr>
    </w:p>
    <w:p w14:paraId="2A8A5927" w14:textId="77777777" w:rsidR="006E5312" w:rsidRDefault="006E5312" w:rsidP="006E53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February 2019</w:t>
      </w:r>
    </w:p>
    <w:p w14:paraId="188AE5F7" w14:textId="77777777" w:rsidR="006B2F86" w:rsidRPr="00E71FC3" w:rsidRDefault="006E531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DDACC8" w14:textId="77777777" w:rsidR="006E5312" w:rsidRDefault="006E5312" w:rsidP="00E71FC3">
      <w:r>
        <w:separator/>
      </w:r>
    </w:p>
  </w:endnote>
  <w:endnote w:type="continuationSeparator" w:id="0">
    <w:p w14:paraId="3EB3DADC" w14:textId="77777777" w:rsidR="006E5312" w:rsidRDefault="006E531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BBCE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7E668C" w14:textId="77777777" w:rsidR="006E5312" w:rsidRDefault="006E5312" w:rsidP="00E71FC3">
      <w:r>
        <w:separator/>
      </w:r>
    </w:p>
  </w:footnote>
  <w:footnote w:type="continuationSeparator" w:id="0">
    <w:p w14:paraId="67902010" w14:textId="77777777" w:rsidR="006E5312" w:rsidRDefault="006E531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312"/>
    <w:rsid w:val="001A7C09"/>
    <w:rsid w:val="00577BD5"/>
    <w:rsid w:val="00656CBA"/>
    <w:rsid w:val="006A1F77"/>
    <w:rsid w:val="006E5312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A3A642"/>
  <w15:chartTrackingRefBased/>
  <w15:docId w15:val="{2266BDA0-4CA5-41CD-941F-A8ECF1937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E531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2019-02-14T19:50:00Z</dcterms:created>
  <dcterms:modified xsi:type="dcterms:W3CDTF">2019-02-14T19:50:00Z</dcterms:modified>
</cp:coreProperties>
</file>